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62482">
        <w:rPr>
          <w:rFonts w:cs="Arial"/>
          <w:b/>
          <w:caps/>
          <w:sz w:val="28"/>
          <w:szCs w:val="28"/>
        </w:rPr>
        <w:t>5</w:t>
      </w:r>
      <w:r w:rsidR="00C552AD">
        <w:rPr>
          <w:rFonts w:cs="Arial"/>
          <w:b/>
          <w:caps/>
          <w:sz w:val="28"/>
          <w:szCs w:val="28"/>
        </w:rPr>
        <w:t>63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10363D" w:rsidRDefault="0010363D" w:rsidP="0010363D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10363D" w:rsidRPr="00FB00FA" w:rsidRDefault="0010363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10363D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A16" w:rsidRDefault="002E2A16">
      <w:r>
        <w:separator/>
      </w:r>
    </w:p>
  </w:endnote>
  <w:endnote w:type="continuationSeparator" w:id="0">
    <w:p w:rsidR="002E2A16" w:rsidRDefault="002E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A16" w:rsidRDefault="002E2A16">
      <w:r>
        <w:separator/>
      </w:r>
    </w:p>
  </w:footnote>
  <w:footnote w:type="continuationSeparator" w:id="0">
    <w:p w:rsidR="002E2A16" w:rsidRDefault="002E2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27080"/>
    <w:rsid w:val="0003318E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65170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2916"/>
    <w:rsid w:val="000C3122"/>
    <w:rsid w:val="000C674A"/>
    <w:rsid w:val="000C70E7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363D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2C40"/>
    <w:rsid w:val="001564C9"/>
    <w:rsid w:val="001614EC"/>
    <w:rsid w:val="001617D7"/>
    <w:rsid w:val="00163CBC"/>
    <w:rsid w:val="00164311"/>
    <w:rsid w:val="0016586C"/>
    <w:rsid w:val="00166C30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2496"/>
    <w:rsid w:val="001F329B"/>
    <w:rsid w:val="001F33CF"/>
    <w:rsid w:val="001F352E"/>
    <w:rsid w:val="001F54BC"/>
    <w:rsid w:val="00204A6A"/>
    <w:rsid w:val="00204ED7"/>
    <w:rsid w:val="00205E78"/>
    <w:rsid w:val="002077F0"/>
    <w:rsid w:val="002117B6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94FC5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A16"/>
    <w:rsid w:val="002E2DE5"/>
    <w:rsid w:val="002E6F86"/>
    <w:rsid w:val="002F02DB"/>
    <w:rsid w:val="002F0AFC"/>
    <w:rsid w:val="002F15FE"/>
    <w:rsid w:val="002F2951"/>
    <w:rsid w:val="003015E5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3B3F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079CD"/>
    <w:rsid w:val="00412795"/>
    <w:rsid w:val="004241A4"/>
    <w:rsid w:val="00427EE9"/>
    <w:rsid w:val="0043077A"/>
    <w:rsid w:val="004332C4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011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3B91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751F5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16C4"/>
    <w:rsid w:val="00611DC4"/>
    <w:rsid w:val="006144F0"/>
    <w:rsid w:val="00616369"/>
    <w:rsid w:val="00624472"/>
    <w:rsid w:val="0062551A"/>
    <w:rsid w:val="0062576D"/>
    <w:rsid w:val="00626380"/>
    <w:rsid w:val="00630874"/>
    <w:rsid w:val="006321CD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C6664"/>
    <w:rsid w:val="006D6F2E"/>
    <w:rsid w:val="006D6F7D"/>
    <w:rsid w:val="006E20CA"/>
    <w:rsid w:val="006E6581"/>
    <w:rsid w:val="006E7E66"/>
    <w:rsid w:val="006F21EE"/>
    <w:rsid w:val="006F4E64"/>
    <w:rsid w:val="006F5435"/>
    <w:rsid w:val="006F762D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D7BCA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84F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3F6B"/>
    <w:rsid w:val="008F4A6C"/>
    <w:rsid w:val="008F7625"/>
    <w:rsid w:val="008F790B"/>
    <w:rsid w:val="00902ECD"/>
    <w:rsid w:val="0090719C"/>
    <w:rsid w:val="009216A6"/>
    <w:rsid w:val="00922964"/>
    <w:rsid w:val="00924DFA"/>
    <w:rsid w:val="009321EF"/>
    <w:rsid w:val="009329F7"/>
    <w:rsid w:val="009362A2"/>
    <w:rsid w:val="00940E0B"/>
    <w:rsid w:val="009565CE"/>
    <w:rsid w:val="0095731D"/>
    <w:rsid w:val="009579A2"/>
    <w:rsid w:val="0096194D"/>
    <w:rsid w:val="00962482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3E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026F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27D6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07F3"/>
    <w:rsid w:val="00B8293E"/>
    <w:rsid w:val="00B847D9"/>
    <w:rsid w:val="00B85996"/>
    <w:rsid w:val="00B86525"/>
    <w:rsid w:val="00B86BC9"/>
    <w:rsid w:val="00B87AE5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31E8"/>
    <w:rsid w:val="00BC44DF"/>
    <w:rsid w:val="00BC4C62"/>
    <w:rsid w:val="00BC58F1"/>
    <w:rsid w:val="00BC685F"/>
    <w:rsid w:val="00BD1F36"/>
    <w:rsid w:val="00BD34B9"/>
    <w:rsid w:val="00BD3838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4F2C"/>
    <w:rsid w:val="00C15545"/>
    <w:rsid w:val="00C36E68"/>
    <w:rsid w:val="00C379C9"/>
    <w:rsid w:val="00C42333"/>
    <w:rsid w:val="00C42520"/>
    <w:rsid w:val="00C42806"/>
    <w:rsid w:val="00C42A46"/>
    <w:rsid w:val="00C4400A"/>
    <w:rsid w:val="00C44D39"/>
    <w:rsid w:val="00C45509"/>
    <w:rsid w:val="00C46328"/>
    <w:rsid w:val="00C552AD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95980"/>
    <w:rsid w:val="00CA0000"/>
    <w:rsid w:val="00CA1A92"/>
    <w:rsid w:val="00CA1CEC"/>
    <w:rsid w:val="00CA1DFB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437E"/>
    <w:rsid w:val="00CE750E"/>
    <w:rsid w:val="00CE7C97"/>
    <w:rsid w:val="00CF31DE"/>
    <w:rsid w:val="00CF47F0"/>
    <w:rsid w:val="00CF6735"/>
    <w:rsid w:val="00CF7AF7"/>
    <w:rsid w:val="00D0269F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595A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59DF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1BC3"/>
    <w:rsid w:val="00EE3D6F"/>
    <w:rsid w:val="00EF26F8"/>
    <w:rsid w:val="00EF2900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A5213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564C4-8848-4EB6-AFCC-7A058C16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6</cp:revision>
  <cp:lastPrinted>2020-03-16T12:28:00Z</cp:lastPrinted>
  <dcterms:created xsi:type="dcterms:W3CDTF">2021-05-31T13:18:00Z</dcterms:created>
  <dcterms:modified xsi:type="dcterms:W3CDTF">2021-06-02T14:18:00Z</dcterms:modified>
</cp:coreProperties>
</file>